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Torfaen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Torfaen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Torfaen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Torfaen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Torfaen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Torfaen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29.2% </w:t>
      </w:r>
      <w:r w:rsidRPr="004747BF">
        <w:rPr>
          <w:rFonts w:ascii="Libre Franklin Light" w:eastAsia="Times New Roman" w:hAnsi="Libre Franklin Light" w:cs="Calibri Light"/>
        </w:rPr>
        <w:t xml:space="preserve">of those respondents classified as PGSI 8+ in Torfaen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Torfaen is estimated to be </w:t>
      </w:r>
      <w:r w:rsidRPr="00773DF7">
        <w:rPr>
          <w:rFonts w:ascii="Libre Franklin Light" w:eastAsia="Times New Roman" w:hAnsi="Libre Franklin Light" w:cs="Calibri Light"/>
          <w:b/>
          <w:bCs/>
          <w:color w:val="C45911" w:themeColor="accent2" w:themeShade="BF"/>
        </w:rPr>
        <w:t xml:space="preserve">£1,619,461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Torfaen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Torfaen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Torfaen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Torfaen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rfa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Torfaen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rfa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Torfaen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Torfaen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29.2%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rfa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Torfaen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Torfaen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Torfaen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Torfaen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Torfaen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Torfaen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£1,619,461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Torfaen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£26,378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£545,520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£39,079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£977,343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£1,619,461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Torfaen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Torfaen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Torfaen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Torfaen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Torfaen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Torfaen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Torfaen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Torfaen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8F7B41-3F12-46FB-9694-BE30F87B6FC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